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52A0CC" w14:textId="7AC1CCF7" w:rsidR="00373AA2" w:rsidRDefault="00373AA2" w:rsidP="00373A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BADYN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fl.146</w:t>
      </w:r>
      <w:r>
        <w:rPr>
          <w:rFonts w:ascii="Times New Roman" w:hAnsi="Times New Roman" w:cs="Times New Roman"/>
          <w:sz w:val="24"/>
          <w:szCs w:val="24"/>
        </w:rPr>
        <w:t>0-1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7EF60F0" w14:textId="77777777" w:rsidR="00373AA2" w:rsidRDefault="00373AA2" w:rsidP="00373A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Grimsby.</w:t>
      </w:r>
    </w:p>
    <w:p w14:paraId="1566C52F" w14:textId="77777777" w:rsidR="00373AA2" w:rsidRDefault="00373AA2" w:rsidP="00373A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A7686E" w14:textId="77777777" w:rsidR="00373AA2" w:rsidRDefault="00373AA2" w:rsidP="00373A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5DFAF6" w14:textId="7DA87120" w:rsidR="00373AA2" w:rsidRDefault="00373AA2" w:rsidP="00373A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146</w:t>
      </w:r>
      <w:r>
        <w:rPr>
          <w:rFonts w:ascii="Times New Roman" w:hAnsi="Times New Roman" w:cs="Times New Roman"/>
          <w:sz w:val="24"/>
          <w:szCs w:val="24"/>
        </w:rPr>
        <w:t>0-1</w:t>
      </w:r>
      <w:r>
        <w:rPr>
          <w:rFonts w:ascii="Times New Roman" w:hAnsi="Times New Roman" w:cs="Times New Roman"/>
          <w:sz w:val="24"/>
          <w:szCs w:val="24"/>
        </w:rPr>
        <w:tab/>
        <w:t>He occurs in the Burgess Roll.</w:t>
      </w:r>
    </w:p>
    <w:p w14:paraId="2F716F48" w14:textId="77777777" w:rsidR="00373AA2" w:rsidRDefault="00373AA2" w:rsidP="00373A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Northern Genealogist” for 1885 ed. A. Gibbons, F.S.A. </w:t>
      </w:r>
    </w:p>
    <w:p w14:paraId="2DC6F4AD" w14:textId="77777777" w:rsidR="00373AA2" w:rsidRDefault="00373AA2" w:rsidP="00373A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published in York by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J.Simpson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p.3)</w:t>
      </w:r>
    </w:p>
    <w:p w14:paraId="44A54A51" w14:textId="77777777" w:rsidR="00373AA2" w:rsidRDefault="00373AA2" w:rsidP="00373A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20EB7B" w14:textId="77777777" w:rsidR="00373AA2" w:rsidRDefault="00373AA2" w:rsidP="00373A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F6904B" w14:textId="77777777" w:rsidR="00373AA2" w:rsidRPr="008076F4" w:rsidRDefault="00373AA2" w:rsidP="00373A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March 2021</w:t>
      </w:r>
    </w:p>
    <w:p w14:paraId="273CF783" w14:textId="070A7972" w:rsidR="00BA00AB" w:rsidRPr="00373AA2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373A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FB6538" w14:textId="77777777" w:rsidR="00373AA2" w:rsidRDefault="00373AA2" w:rsidP="009139A6">
      <w:r>
        <w:separator/>
      </w:r>
    </w:p>
  </w:endnote>
  <w:endnote w:type="continuationSeparator" w:id="0">
    <w:p w14:paraId="4F94568B" w14:textId="77777777" w:rsidR="00373AA2" w:rsidRDefault="00373AA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0A50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74C13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B6483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F025B8" w14:textId="77777777" w:rsidR="00373AA2" w:rsidRDefault="00373AA2" w:rsidP="009139A6">
      <w:r>
        <w:separator/>
      </w:r>
    </w:p>
  </w:footnote>
  <w:footnote w:type="continuationSeparator" w:id="0">
    <w:p w14:paraId="455A41A0" w14:textId="77777777" w:rsidR="00373AA2" w:rsidRDefault="00373AA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36EE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056E9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8DDBB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AA2"/>
    <w:rsid w:val="000666E0"/>
    <w:rsid w:val="002510B7"/>
    <w:rsid w:val="00373AA2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99377A"/>
  <w15:chartTrackingRefBased/>
  <w15:docId w15:val="{8E0EECB2-0467-4CE5-9F4E-53DDDF1E2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2021-03-18T18:57:00Z</dcterms:created>
  <dcterms:modified xsi:type="dcterms:W3CDTF">2021-03-18T18:59:00Z</dcterms:modified>
</cp:coreProperties>
</file>